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1FC34" w14:textId="77777777" w:rsidR="00EE2FE6" w:rsidRDefault="00EE2FE6" w:rsidP="00EE2F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ROGERSON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14:paraId="2B954317" w14:textId="691D7FAA" w:rsidR="00EE2FE6" w:rsidRDefault="00EE2FE6" w:rsidP="00EE2F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Misterton</w:t>
      </w:r>
      <w:r>
        <w:rPr>
          <w:rFonts w:ascii="Times New Roman" w:hAnsi="Times New Roman" w:cs="Times New Roman"/>
          <w:sz w:val="24"/>
          <w:szCs w:val="24"/>
        </w:rPr>
        <w:t>, Nottinghamshire.</w:t>
      </w:r>
    </w:p>
    <w:p w14:paraId="183B87EC" w14:textId="77777777" w:rsidR="00EE2FE6" w:rsidRDefault="00EE2FE6" w:rsidP="00EE2F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DA35E9" w14:textId="77777777" w:rsidR="00EE2FE6" w:rsidRDefault="00EE2FE6" w:rsidP="00EE2F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5308EE" w14:textId="77777777" w:rsidR="00EE2FE6" w:rsidRDefault="00EE2FE6" w:rsidP="00EE2F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Mar.1425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Blyth into lands</w:t>
      </w:r>
    </w:p>
    <w:p w14:paraId="108A71C6" w14:textId="77777777" w:rsidR="00EE2FE6" w:rsidRDefault="00EE2FE6" w:rsidP="00EE2F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Robert Waterton(q.v.).</w:t>
      </w:r>
    </w:p>
    <w:p w14:paraId="2A3B6E35" w14:textId="77777777" w:rsidR="00EE2FE6" w:rsidRDefault="00EE2FE6" w:rsidP="00EE2F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22-391)</w:t>
      </w:r>
    </w:p>
    <w:p w14:paraId="44FFA059" w14:textId="77777777" w:rsidR="00EE2FE6" w:rsidRDefault="00EE2FE6" w:rsidP="00EE2F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B75FE9" w14:textId="77777777" w:rsidR="00EE2FE6" w:rsidRDefault="00EE2FE6" w:rsidP="00EE2F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E71E80" w14:textId="77777777" w:rsidR="00EE2FE6" w:rsidRPr="00551534" w:rsidRDefault="00EE2FE6" w:rsidP="00EE2F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May 2021</w:t>
      </w:r>
    </w:p>
    <w:p w14:paraId="50CF3DCB" w14:textId="2389D876" w:rsidR="00BA00AB" w:rsidRPr="00EE2FE6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E2F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E11D0" w14:textId="77777777" w:rsidR="00EE2FE6" w:rsidRDefault="00EE2FE6" w:rsidP="009139A6">
      <w:r>
        <w:separator/>
      </w:r>
    </w:p>
  </w:endnote>
  <w:endnote w:type="continuationSeparator" w:id="0">
    <w:p w14:paraId="09577A9D" w14:textId="77777777" w:rsidR="00EE2FE6" w:rsidRDefault="00EE2FE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4C9D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DA02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E046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2715C" w14:textId="77777777" w:rsidR="00EE2FE6" w:rsidRDefault="00EE2FE6" w:rsidP="009139A6">
      <w:r>
        <w:separator/>
      </w:r>
    </w:p>
  </w:footnote>
  <w:footnote w:type="continuationSeparator" w:id="0">
    <w:p w14:paraId="28F96C9B" w14:textId="77777777" w:rsidR="00EE2FE6" w:rsidRDefault="00EE2FE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4174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6E59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CC36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FE6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EE2FE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332727"/>
  <w15:chartTrackingRefBased/>
  <w15:docId w15:val="{8445F4BF-115A-4FF9-B1F3-1CFCD75B7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2021-05-15T19:43:00Z</dcterms:created>
  <dcterms:modified xsi:type="dcterms:W3CDTF">2021-05-15T19:43:00Z</dcterms:modified>
</cp:coreProperties>
</file>